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09BBF193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</w:t>
      </w:r>
      <w:r w:rsidR="0085545B">
        <w:rPr>
          <w:rFonts w:cs="Arial"/>
        </w:rPr>
        <w:t>6</w:t>
      </w:r>
      <w:r>
        <w:rPr>
          <w:rFonts w:cs="Arial"/>
        </w:rPr>
        <w:t>/2023</w:t>
      </w:r>
    </w:p>
    <w:p w14:paraId="6C59E7D2" w14:textId="49A408DB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C0083A">
        <w:rPr>
          <w:rFonts w:cs="Arial"/>
        </w:rPr>
        <w:t>3</w:t>
      </w:r>
      <w:r w:rsidR="00774FED" w:rsidRPr="00774FED">
        <w:rPr>
          <w:rFonts w:cs="Arial"/>
        </w:rPr>
        <w:t>-</w:t>
      </w:r>
      <w:r w:rsidR="0043593F">
        <w:rPr>
          <w:rFonts w:cs="Arial"/>
        </w:rPr>
        <w:t>325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2EED3" w14:textId="77777777" w:rsidR="002C4073" w:rsidRDefault="002C4073">
      <w:r>
        <w:separator/>
      </w:r>
    </w:p>
  </w:endnote>
  <w:endnote w:type="continuationSeparator" w:id="0">
    <w:p w14:paraId="6C75D8B0" w14:textId="77777777" w:rsidR="002C4073" w:rsidRDefault="002C4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36A3E" w14:textId="77777777" w:rsidR="002C4073" w:rsidRDefault="002C4073">
      <w:r>
        <w:separator/>
      </w:r>
    </w:p>
  </w:footnote>
  <w:footnote w:type="continuationSeparator" w:id="0">
    <w:p w14:paraId="14E84991" w14:textId="77777777" w:rsidR="002C4073" w:rsidRDefault="002C4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3E0A4-D071-49DA-9447-57AE5AD25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9F845-9070-4A94-8E9D-33434519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</cp:revision>
  <cp:lastPrinted>2016-06-20T06:30:00Z</cp:lastPrinted>
  <dcterms:created xsi:type="dcterms:W3CDTF">2023-06-02T09:43:00Z</dcterms:created>
  <dcterms:modified xsi:type="dcterms:W3CDTF">2023-09-06T10:15:00Z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